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Kliniken Ostalb - Erweiterung Zentrale Notaufnahme -Schreinerarbeiten / Türen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2026-OAK-AA-34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